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F3" w:rsidRPr="00DE0CBD" w:rsidRDefault="00175CF3" w:rsidP="00725ABC">
      <w:pPr>
        <w:shd w:val="clear" w:color="auto" w:fill="FFFFFF"/>
        <w:tabs>
          <w:tab w:val="left" w:pos="7205"/>
        </w:tabs>
        <w:ind w:left="4680" w:firstLine="3"/>
      </w:pPr>
      <w:r w:rsidRPr="00DE0CB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   </w:t>
      </w:r>
      <w:r w:rsidRPr="00DE0CBD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администрации Унечского района</w:t>
      </w:r>
    </w:p>
    <w:p w:rsidR="00175CF3" w:rsidRDefault="00175CF3" w:rsidP="00725ABC">
      <w:pPr>
        <w:shd w:val="clear" w:color="auto" w:fill="FFFFFF"/>
        <w:ind w:left="4680"/>
        <w:rPr>
          <w:sz w:val="28"/>
          <w:szCs w:val="28"/>
        </w:rPr>
      </w:pPr>
      <w:r>
        <w:rPr>
          <w:sz w:val="28"/>
          <w:szCs w:val="28"/>
        </w:rPr>
        <w:t>От 02.09.2016 г. № 245</w:t>
      </w:r>
    </w:p>
    <w:p w:rsidR="00175CF3" w:rsidRDefault="00175CF3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175CF3" w:rsidRPr="00DE0CBD" w:rsidRDefault="00175CF3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175CF3" w:rsidRPr="009007EB" w:rsidRDefault="00175CF3" w:rsidP="00725ABC">
      <w:pPr>
        <w:shd w:val="clear" w:color="auto" w:fill="FFFFFF"/>
        <w:ind w:left="34"/>
        <w:jc w:val="center"/>
      </w:pPr>
      <w:r w:rsidRPr="00DE0CBD">
        <w:rPr>
          <w:sz w:val="28"/>
          <w:szCs w:val="28"/>
        </w:rPr>
        <w:t xml:space="preserve">Краткосрочный </w:t>
      </w:r>
      <w:r>
        <w:rPr>
          <w:sz w:val="28"/>
          <w:szCs w:val="28"/>
        </w:rPr>
        <w:t xml:space="preserve">(2017 г.) </w:t>
      </w:r>
      <w:r w:rsidRPr="00DE0CBD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реализации региональной программы</w:t>
      </w:r>
    </w:p>
    <w:p w:rsidR="00175CF3" w:rsidRPr="009007EB" w:rsidRDefault="00175CF3" w:rsidP="00383177">
      <w:pPr>
        <w:shd w:val="clear" w:color="auto" w:fill="FFFFFF"/>
        <w:ind w:left="24"/>
        <w:jc w:val="center"/>
        <w:rPr>
          <w:spacing w:val="-2"/>
          <w:sz w:val="28"/>
          <w:szCs w:val="28"/>
        </w:rPr>
      </w:pPr>
      <w:r w:rsidRPr="009007EB">
        <w:rPr>
          <w:sz w:val="28"/>
          <w:szCs w:val="28"/>
        </w:rPr>
        <w:t>«Проведение капитального ремонта общего имущества многоквартирных домов  на территории Брянской области (2014-2043 годы)» на территории муниципального образования «Унечское городское поселение»</w:t>
      </w:r>
    </w:p>
    <w:p w:rsidR="00175CF3" w:rsidRPr="009007EB" w:rsidRDefault="00175CF3" w:rsidP="001B5D6E">
      <w:pPr>
        <w:shd w:val="clear" w:color="auto" w:fill="FFFFFF"/>
        <w:ind w:right="1075"/>
        <w:jc w:val="center"/>
        <w:rPr>
          <w:spacing w:val="-2"/>
          <w:sz w:val="28"/>
          <w:szCs w:val="28"/>
        </w:rPr>
      </w:pPr>
    </w:p>
    <w:p w:rsidR="00175CF3" w:rsidRPr="009007EB" w:rsidRDefault="00175CF3" w:rsidP="001B5D6E">
      <w:pPr>
        <w:shd w:val="clear" w:color="auto" w:fill="FFFFFF"/>
        <w:ind w:right="1075"/>
        <w:jc w:val="center"/>
      </w:pPr>
      <w:r w:rsidRPr="009007EB">
        <w:rPr>
          <w:spacing w:val="-2"/>
          <w:sz w:val="28"/>
          <w:szCs w:val="28"/>
        </w:rPr>
        <w:t>1.</w:t>
      </w:r>
      <w:r>
        <w:rPr>
          <w:spacing w:val="-2"/>
          <w:sz w:val="28"/>
          <w:szCs w:val="28"/>
        </w:rPr>
        <w:t xml:space="preserve"> </w:t>
      </w:r>
      <w:r w:rsidRPr="009007EB">
        <w:rPr>
          <w:spacing w:val="-2"/>
          <w:sz w:val="28"/>
          <w:szCs w:val="28"/>
        </w:rPr>
        <w:t xml:space="preserve">Целевые показатели и ожидаемые итоги реализации </w:t>
      </w:r>
      <w:r w:rsidRPr="009007EB">
        <w:rPr>
          <w:sz w:val="28"/>
          <w:szCs w:val="28"/>
        </w:rPr>
        <w:t>краткосрочного плана</w:t>
      </w:r>
    </w:p>
    <w:p w:rsidR="00175CF3" w:rsidRPr="009007EB" w:rsidRDefault="00175CF3" w:rsidP="001B5D6E">
      <w:pPr>
        <w:shd w:val="clear" w:color="auto" w:fill="FFFFFF"/>
        <w:ind w:left="10"/>
        <w:jc w:val="both"/>
        <w:rPr>
          <w:sz w:val="28"/>
          <w:szCs w:val="28"/>
        </w:rPr>
      </w:pPr>
    </w:p>
    <w:p w:rsidR="00175CF3" w:rsidRPr="009007EB" w:rsidRDefault="00175CF3" w:rsidP="001B5D6E">
      <w:pPr>
        <w:shd w:val="clear" w:color="auto" w:fill="FFFFFF"/>
        <w:ind w:left="10" w:firstLine="705"/>
        <w:jc w:val="both"/>
      </w:pPr>
      <w:r w:rsidRPr="009007EB">
        <w:rPr>
          <w:sz w:val="28"/>
          <w:szCs w:val="28"/>
        </w:rPr>
        <w:t>Целями краткосрочного</w:t>
      </w:r>
      <w:r>
        <w:rPr>
          <w:sz w:val="28"/>
          <w:szCs w:val="28"/>
        </w:rPr>
        <w:t xml:space="preserve"> (2017 г.)</w:t>
      </w:r>
      <w:r w:rsidRPr="009007EB">
        <w:rPr>
          <w:sz w:val="28"/>
          <w:szCs w:val="28"/>
        </w:rPr>
        <w:t xml:space="preserve"> плана реализации региональной программы «Проведение капитального ремонта общего имущества многоквартирных домов  на территории Брянской области (2014-2043 годы)» на территории муниципального образования «Унечское городское поселение» (далее - краткосрочный план) являются конкретизация сроков проведения капитального ремонта общего имущества в многоквартирных домах, </w:t>
      </w:r>
      <w:r w:rsidRPr="009007EB">
        <w:rPr>
          <w:spacing w:val="-1"/>
          <w:sz w:val="28"/>
          <w:szCs w:val="28"/>
        </w:rPr>
        <w:t xml:space="preserve">уточнение планируемых видов услуг и (или) работ по капитальному ремонту, </w:t>
      </w:r>
      <w:r w:rsidRPr="009007EB">
        <w:rPr>
          <w:sz w:val="28"/>
          <w:szCs w:val="28"/>
        </w:rPr>
        <w:t>определение видов и объема государственной поддержки, муниципальной поддержки капитального ремонта.</w:t>
      </w:r>
    </w:p>
    <w:p w:rsidR="00175CF3" w:rsidRPr="009007EB" w:rsidRDefault="00175CF3" w:rsidP="001B5D6E">
      <w:pPr>
        <w:shd w:val="clear" w:color="auto" w:fill="FFFFFF"/>
        <w:ind w:left="715"/>
      </w:pPr>
      <w:r w:rsidRPr="009007EB">
        <w:rPr>
          <w:spacing w:val="-1"/>
          <w:sz w:val="28"/>
          <w:szCs w:val="28"/>
        </w:rPr>
        <w:t>Задачи краткосрочного плана:</w:t>
      </w:r>
    </w:p>
    <w:p w:rsidR="00175CF3" w:rsidRPr="009007EB" w:rsidRDefault="00175CF3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16"/>
          <w:sz w:val="28"/>
          <w:szCs w:val="28"/>
        </w:rPr>
      </w:pPr>
      <w:r w:rsidRPr="009007EB">
        <w:rPr>
          <w:sz w:val="28"/>
          <w:szCs w:val="28"/>
        </w:rPr>
        <w:t>создание благоприятных условий проживания граждан в многоквартирных домах, включенных в краткосрочный план;</w:t>
      </w:r>
    </w:p>
    <w:p w:rsidR="00175CF3" w:rsidRPr="009007EB" w:rsidRDefault="00175CF3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6"/>
          <w:sz w:val="28"/>
          <w:szCs w:val="28"/>
        </w:rPr>
      </w:pPr>
      <w:r w:rsidRPr="009007EB">
        <w:rPr>
          <w:sz w:val="28"/>
          <w:szCs w:val="28"/>
        </w:rPr>
        <w:t>информирование населения о сроках проведения и объемах работ по капитальному ремонту общего имущества в многоквартирных домах, включенных в краткосрочный план;</w:t>
      </w:r>
    </w:p>
    <w:p w:rsidR="00175CF3" w:rsidRPr="009007EB" w:rsidRDefault="00175CF3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8"/>
          <w:sz w:val="28"/>
          <w:szCs w:val="28"/>
        </w:rPr>
      </w:pPr>
      <w:r w:rsidRPr="009007EB">
        <w:rPr>
          <w:sz w:val="28"/>
          <w:szCs w:val="28"/>
        </w:rPr>
        <w:t>снижение величины физического износа элементов зданий многоквартирных домов.</w:t>
      </w:r>
    </w:p>
    <w:p w:rsidR="00175CF3" w:rsidRPr="009007EB" w:rsidRDefault="00175CF3" w:rsidP="001B5D6E">
      <w:pPr>
        <w:shd w:val="clear" w:color="auto" w:fill="FFFFFF"/>
        <w:ind w:right="14" w:firstLine="704"/>
        <w:jc w:val="both"/>
      </w:pPr>
      <w:r w:rsidRPr="009007EB">
        <w:rPr>
          <w:sz w:val="28"/>
          <w:szCs w:val="28"/>
        </w:rPr>
        <w:t xml:space="preserve">Ожидаемым итогом реализации краткосрочного плана является проведение капитального ремонта </w:t>
      </w:r>
      <w:r w:rsidRPr="00893426">
        <w:rPr>
          <w:sz w:val="28"/>
          <w:szCs w:val="28"/>
        </w:rPr>
        <w:t>17</w:t>
      </w:r>
      <w:r w:rsidRPr="009007EB">
        <w:rPr>
          <w:sz w:val="28"/>
          <w:szCs w:val="28"/>
        </w:rPr>
        <w:t xml:space="preserve"> многоквартирных домов общей площадью </w:t>
      </w:r>
      <w:r w:rsidRPr="00893426">
        <w:rPr>
          <w:sz w:val="28"/>
          <w:szCs w:val="28"/>
        </w:rPr>
        <w:t>23 515,57</w:t>
      </w:r>
      <w:r w:rsidRPr="009007EB">
        <w:rPr>
          <w:sz w:val="28"/>
          <w:szCs w:val="28"/>
        </w:rPr>
        <w:t xml:space="preserve"> кв. м.</w:t>
      </w:r>
    </w:p>
    <w:p w:rsidR="00175CF3" w:rsidRPr="009007EB" w:rsidRDefault="00175CF3" w:rsidP="00CF4389">
      <w:pPr>
        <w:shd w:val="clear" w:color="auto" w:fill="FFFFFF"/>
        <w:ind w:left="5" w:right="24" w:hanging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007EB">
        <w:rPr>
          <w:sz w:val="28"/>
          <w:szCs w:val="28"/>
        </w:rPr>
        <w:t>Планируемые показатели реализации краткосрочного плана приведены в приложении 3.</w:t>
      </w:r>
    </w:p>
    <w:p w:rsidR="00175CF3" w:rsidRPr="009007EB" w:rsidRDefault="00175CF3" w:rsidP="00CF4389">
      <w:pPr>
        <w:shd w:val="clear" w:color="auto" w:fill="FFFFFF"/>
        <w:ind w:left="5" w:right="24" w:hanging="5"/>
        <w:jc w:val="both"/>
        <w:rPr>
          <w:sz w:val="28"/>
          <w:szCs w:val="28"/>
        </w:rPr>
      </w:pPr>
    </w:p>
    <w:p w:rsidR="00175CF3" w:rsidRPr="009007EB" w:rsidRDefault="00175CF3" w:rsidP="00725ABC">
      <w:pPr>
        <w:shd w:val="clear" w:color="auto" w:fill="FFFFFF"/>
        <w:ind w:left="5" w:right="24" w:hanging="5"/>
        <w:jc w:val="center"/>
      </w:pPr>
      <w:r w:rsidRPr="009007EB">
        <w:rPr>
          <w:sz w:val="28"/>
          <w:szCs w:val="28"/>
        </w:rPr>
        <w:t>2. Объем и источники финансирования мероприятий, осуществляемых</w:t>
      </w:r>
    </w:p>
    <w:p w:rsidR="00175CF3" w:rsidRPr="009007EB" w:rsidRDefault="00175CF3" w:rsidP="001B5D6E">
      <w:pPr>
        <w:shd w:val="clear" w:color="auto" w:fill="FFFFFF"/>
        <w:ind w:left="3134" w:hanging="5"/>
      </w:pPr>
      <w:r w:rsidRPr="009007EB">
        <w:rPr>
          <w:sz w:val="28"/>
          <w:szCs w:val="28"/>
        </w:rPr>
        <w:t>в рамках краткосрочного плана</w:t>
      </w:r>
    </w:p>
    <w:p w:rsidR="00175CF3" w:rsidRPr="009007EB" w:rsidRDefault="00175CF3" w:rsidP="001B5D6E">
      <w:pPr>
        <w:shd w:val="clear" w:color="auto" w:fill="FFFFFF"/>
        <w:ind w:left="58" w:firstLine="662"/>
        <w:jc w:val="both"/>
        <w:rPr>
          <w:sz w:val="28"/>
          <w:szCs w:val="28"/>
        </w:rPr>
      </w:pPr>
    </w:p>
    <w:p w:rsidR="00175CF3" w:rsidRPr="009007EB" w:rsidRDefault="00175CF3" w:rsidP="001B5D6E">
      <w:pPr>
        <w:shd w:val="clear" w:color="auto" w:fill="FFFFFF"/>
        <w:ind w:left="58" w:firstLine="662"/>
        <w:jc w:val="both"/>
      </w:pPr>
      <w:r w:rsidRPr="009007EB">
        <w:rPr>
          <w:sz w:val="28"/>
          <w:szCs w:val="28"/>
        </w:rPr>
        <w:t xml:space="preserve">Общий объем финансирования краткосрочного плана составляет </w:t>
      </w:r>
      <w:r>
        <w:rPr>
          <w:sz w:val="28"/>
          <w:szCs w:val="28"/>
        </w:rPr>
        <w:t>25 839 352,33</w:t>
      </w:r>
      <w:r w:rsidRPr="009007EB">
        <w:rPr>
          <w:sz w:val="28"/>
          <w:szCs w:val="28"/>
        </w:rPr>
        <w:t xml:space="preserve"> рублей, в том числе:</w:t>
      </w:r>
    </w:p>
    <w:p w:rsidR="00175CF3" w:rsidRPr="009007EB" w:rsidRDefault="00175CF3" w:rsidP="001B5D6E">
      <w:pPr>
        <w:shd w:val="clear" w:color="auto" w:fill="FFFFFF"/>
        <w:ind w:left="48" w:right="10" w:hanging="5"/>
        <w:jc w:val="both"/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субсидии за счет средств Фонда содействия реформированию жилищно-коммунального хозяйства (далее - Фонд)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175CF3" w:rsidRPr="009007EB" w:rsidRDefault="00175CF3" w:rsidP="00725ABC">
      <w:pPr>
        <w:shd w:val="clear" w:color="auto" w:fill="FFFFFF"/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субсидии за счет областного бюджета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175CF3" w:rsidRPr="009007EB" w:rsidRDefault="00175CF3" w:rsidP="001B5D6E">
      <w:pPr>
        <w:shd w:val="clear" w:color="auto" w:fill="FFFFFF"/>
        <w:ind w:left="48" w:right="10" w:hanging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>субсидии, предусмотренные в бюджете муниципального образования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–</w:t>
      </w:r>
      <w:r>
        <w:rPr>
          <w:sz w:val="28"/>
          <w:szCs w:val="28"/>
        </w:rPr>
        <w:t xml:space="preserve"> 0</w:t>
      </w:r>
      <w:r w:rsidRPr="009007EB">
        <w:rPr>
          <w:sz w:val="28"/>
          <w:szCs w:val="28"/>
        </w:rPr>
        <w:t xml:space="preserve"> рублей;</w:t>
      </w:r>
    </w:p>
    <w:p w:rsidR="00175CF3" w:rsidRPr="009007EB" w:rsidRDefault="00175CF3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за счет собственников помещений в многоквартирных домах-                 </w:t>
      </w:r>
      <w:r>
        <w:rPr>
          <w:sz w:val="28"/>
          <w:szCs w:val="28"/>
        </w:rPr>
        <w:t>25 839 352,33</w:t>
      </w:r>
      <w:r w:rsidRPr="009007EB">
        <w:rPr>
          <w:sz w:val="28"/>
          <w:szCs w:val="28"/>
        </w:rPr>
        <w:t xml:space="preserve"> рублей.</w:t>
      </w:r>
    </w:p>
    <w:p w:rsidR="00175CF3" w:rsidRPr="009007EB" w:rsidRDefault="00175CF3" w:rsidP="001B5D6E">
      <w:pPr>
        <w:shd w:val="clear" w:color="auto" w:fill="FFFFFF"/>
        <w:ind w:left="48" w:right="24" w:firstLine="672"/>
        <w:jc w:val="both"/>
      </w:pPr>
      <w:r w:rsidRPr="009007EB">
        <w:rPr>
          <w:sz w:val="28"/>
          <w:szCs w:val="28"/>
        </w:rPr>
        <w:t>Информация об объемах средств, направляемых на реализацию краткосрочного плана, приведена в приложении 2.</w:t>
      </w:r>
    </w:p>
    <w:p w:rsidR="00175CF3" w:rsidRPr="009007EB" w:rsidRDefault="00175CF3" w:rsidP="001B5D6E">
      <w:pPr>
        <w:shd w:val="clear" w:color="auto" w:fill="FFFFFF"/>
        <w:ind w:left="130" w:hanging="5"/>
        <w:rPr>
          <w:sz w:val="28"/>
          <w:szCs w:val="28"/>
        </w:rPr>
      </w:pPr>
    </w:p>
    <w:p w:rsidR="00175CF3" w:rsidRPr="009007EB" w:rsidRDefault="00175CF3" w:rsidP="00DF0DB5">
      <w:pPr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9007EB">
        <w:rPr>
          <w:sz w:val="28"/>
          <w:szCs w:val="28"/>
        </w:rPr>
        <w:t>Перечень многоквартирных домов, подлежащих капитальному ремонту</w:t>
      </w:r>
    </w:p>
    <w:p w:rsidR="00175CF3" w:rsidRPr="009007EB" w:rsidRDefault="00175CF3" w:rsidP="001B5D6E">
      <w:pPr>
        <w:shd w:val="clear" w:color="auto" w:fill="FFFFFF"/>
        <w:jc w:val="center"/>
        <w:rPr>
          <w:sz w:val="28"/>
          <w:szCs w:val="28"/>
        </w:rPr>
      </w:pPr>
    </w:p>
    <w:p w:rsidR="00175CF3" w:rsidRPr="009007EB" w:rsidRDefault="00175CF3" w:rsidP="001B5D6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В рамках реализации краткосрочного плана в </w:t>
      </w:r>
      <w:r>
        <w:rPr>
          <w:rFonts w:ascii="Times New Roman" w:hAnsi="Times New Roman" w:cs="Times New Roman"/>
          <w:color w:val="auto"/>
          <w:sz w:val="28"/>
          <w:szCs w:val="28"/>
        </w:rPr>
        <w:t>2017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году запланировано проведение капитального ремонта </w:t>
      </w:r>
      <w:r w:rsidRPr="00893426">
        <w:rPr>
          <w:rFonts w:ascii="Times New Roman" w:hAnsi="Times New Roman" w:cs="Times New Roman"/>
          <w:color w:val="auto"/>
          <w:sz w:val="28"/>
          <w:szCs w:val="28"/>
        </w:rPr>
        <w:t>17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многоквартирных домов общей площадью </w:t>
      </w:r>
      <w:bookmarkStart w:id="0" w:name="_GoBack"/>
      <w:bookmarkEnd w:id="0"/>
      <w:r w:rsidRPr="00893426">
        <w:rPr>
          <w:rFonts w:ascii="Times New Roman" w:hAnsi="Times New Roman" w:cs="Times New Roman"/>
          <w:color w:val="auto"/>
          <w:sz w:val="28"/>
          <w:szCs w:val="28"/>
        </w:rPr>
        <w:t>23 515,57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>кв. м.</w:t>
      </w:r>
    </w:p>
    <w:p w:rsidR="00175CF3" w:rsidRPr="009007EB" w:rsidRDefault="00175CF3" w:rsidP="001B5D6E">
      <w:pPr>
        <w:shd w:val="clear" w:color="auto" w:fill="FFFFFF"/>
        <w:ind w:left="24" w:right="34" w:firstLine="696"/>
        <w:jc w:val="both"/>
      </w:pPr>
      <w:r w:rsidRPr="009007EB">
        <w:rPr>
          <w:spacing w:val="-1"/>
          <w:sz w:val="28"/>
          <w:szCs w:val="28"/>
        </w:rPr>
        <w:t xml:space="preserve">Перечень многоквартирных домов, подлежащих капитальному ремонту </w:t>
      </w:r>
      <w:r w:rsidRPr="009007EB">
        <w:rPr>
          <w:sz w:val="28"/>
          <w:szCs w:val="28"/>
        </w:rPr>
        <w:t>в рамках реализации краткосрочного плана, приведен в приложении 1.</w:t>
      </w:r>
    </w:p>
    <w:p w:rsidR="00175CF3" w:rsidRPr="009007EB" w:rsidRDefault="00175CF3" w:rsidP="001B5D6E">
      <w:pPr>
        <w:shd w:val="clear" w:color="auto" w:fill="FFFFFF"/>
        <w:ind w:left="24" w:right="34" w:hanging="5"/>
        <w:jc w:val="both"/>
        <w:rPr>
          <w:sz w:val="28"/>
          <w:szCs w:val="28"/>
        </w:rPr>
      </w:pPr>
    </w:p>
    <w:p w:rsidR="00175CF3" w:rsidRPr="009007EB" w:rsidRDefault="00175CF3" w:rsidP="001B5D6E">
      <w:pPr>
        <w:shd w:val="clear" w:color="auto" w:fill="FFFFFF"/>
        <w:ind w:left="24" w:right="34" w:firstLine="696"/>
        <w:jc w:val="both"/>
      </w:pPr>
      <w:r w:rsidRPr="009007E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 xml:space="preserve">Перечень и планируемая стоимость услуг и (или) работ </w:t>
      </w:r>
      <w:r w:rsidRPr="009007EB">
        <w:rPr>
          <w:spacing w:val="-2"/>
          <w:sz w:val="28"/>
          <w:szCs w:val="28"/>
        </w:rPr>
        <w:t>по капитальному ремонту общего имущества в многоквартирном доме</w:t>
      </w:r>
    </w:p>
    <w:p w:rsidR="00175CF3" w:rsidRDefault="00175CF3" w:rsidP="00FD4A1F">
      <w:pPr>
        <w:jc w:val="both"/>
        <w:rPr>
          <w:sz w:val="28"/>
          <w:szCs w:val="28"/>
        </w:rPr>
      </w:pPr>
    </w:p>
    <w:p w:rsidR="00175CF3" w:rsidRPr="00FD4A1F" w:rsidRDefault="00175CF3" w:rsidP="00FD4A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D4A1F">
        <w:rPr>
          <w:sz w:val="28"/>
          <w:szCs w:val="28"/>
        </w:rPr>
        <w:t>Перечень услуг и (или) работ по капитальному ремонту общего имущества в многоквартирном доме, оказание и (или) выполнение которых определен статьей 166 Жилищного кодекса Российской Федерации, а также статьей 17 Закона Брянской области от 11 июня 2013 года № 40-З (ред. от 06 марта 2014 года) «Об организации капитального ремонта общего имущества в многоквартирных домах, расположенных на территории Брянской области».</w:t>
      </w:r>
    </w:p>
    <w:p w:rsidR="00175CF3" w:rsidRPr="00FD4A1F" w:rsidRDefault="00175CF3" w:rsidP="00FD4A1F">
      <w:pPr>
        <w:jc w:val="both"/>
        <w:rPr>
          <w:sz w:val="28"/>
          <w:szCs w:val="28"/>
        </w:rPr>
      </w:pPr>
      <w:r w:rsidRPr="00FD4A1F">
        <w:rPr>
          <w:sz w:val="28"/>
          <w:szCs w:val="28"/>
        </w:rPr>
        <w:tab/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 с учетом нормативной (предельной) стоимости проведения капитального ремонта многоквартирных домов, установленной  в региональной программе.</w:t>
      </w:r>
    </w:p>
    <w:p w:rsidR="00175CF3" w:rsidRPr="00FD4A1F" w:rsidRDefault="00175CF3" w:rsidP="00FD4A1F">
      <w:pPr>
        <w:ind w:firstLine="708"/>
        <w:jc w:val="both"/>
        <w:rPr>
          <w:sz w:val="28"/>
          <w:szCs w:val="28"/>
        </w:rPr>
      </w:pPr>
      <w:r w:rsidRPr="00FD4A1F">
        <w:rPr>
          <w:sz w:val="28"/>
          <w:szCs w:val="28"/>
        </w:rPr>
        <w:t xml:space="preserve">Перечень многоквартирных домов, включенных в краткосрочный план, с указанием видов и стоимости услуг и (или) работ по капитальному ремонту приведен в </w:t>
      </w:r>
      <w:hyperlink r:id="rId5" w:history="1">
        <w:r w:rsidRPr="00FD4A1F">
          <w:rPr>
            <w:rStyle w:val="Hyperlink"/>
            <w:color w:val="auto"/>
            <w:sz w:val="28"/>
            <w:szCs w:val="28"/>
            <w:u w:val="none"/>
          </w:rPr>
          <w:t>приложении 2 к краткосрочному плану</w:t>
        </w:r>
      </w:hyperlink>
      <w:r w:rsidRPr="00FD4A1F">
        <w:rPr>
          <w:sz w:val="28"/>
          <w:szCs w:val="28"/>
        </w:rPr>
        <w:t>.</w:t>
      </w:r>
    </w:p>
    <w:p w:rsidR="00175CF3" w:rsidRPr="00FD4A1F" w:rsidRDefault="00175CF3" w:rsidP="001B5D6E">
      <w:pPr>
        <w:shd w:val="clear" w:color="auto" w:fill="FFFFFF"/>
        <w:ind w:left="5" w:right="38"/>
        <w:jc w:val="both"/>
        <w:rPr>
          <w:sz w:val="28"/>
          <w:szCs w:val="28"/>
        </w:rPr>
      </w:pPr>
    </w:p>
    <w:sectPr w:rsidR="00175CF3" w:rsidRPr="00FD4A1F" w:rsidSect="003E1BAA">
      <w:pgSz w:w="11909" w:h="16834"/>
      <w:pgMar w:top="1135" w:right="658" w:bottom="720" w:left="190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34F4"/>
    <w:multiLevelType w:val="singleLevel"/>
    <w:tmpl w:val="857683E6"/>
    <w:lvl w:ilvl="0">
      <w:start w:val="1"/>
      <w:numFmt w:val="decimal"/>
      <w:lvlText w:val="%1)"/>
      <w:legacy w:legacy="1" w:legacySpace="0" w:legacyIndent="773"/>
      <w:lvlJc w:val="left"/>
      <w:rPr>
        <w:rFonts w:ascii="Times New Roman" w:hAnsi="Times New Roman" w:hint="default"/>
      </w:rPr>
    </w:lvl>
  </w:abstractNum>
  <w:abstractNum w:abstractNumId="1">
    <w:nsid w:val="113E200E"/>
    <w:multiLevelType w:val="hybridMultilevel"/>
    <w:tmpl w:val="766EDF74"/>
    <w:lvl w:ilvl="0" w:tplc="D3B0C420">
      <w:start w:val="3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D6E"/>
    <w:rsid w:val="00034C9C"/>
    <w:rsid w:val="00036303"/>
    <w:rsid w:val="00041105"/>
    <w:rsid w:val="00042420"/>
    <w:rsid w:val="00074973"/>
    <w:rsid w:val="000C3C31"/>
    <w:rsid w:val="00101F45"/>
    <w:rsid w:val="00110AC5"/>
    <w:rsid w:val="00116956"/>
    <w:rsid w:val="00136B9E"/>
    <w:rsid w:val="00137819"/>
    <w:rsid w:val="001427F4"/>
    <w:rsid w:val="00162146"/>
    <w:rsid w:val="00175CF3"/>
    <w:rsid w:val="001A17DE"/>
    <w:rsid w:val="001B5D6E"/>
    <w:rsid w:val="001C40E6"/>
    <w:rsid w:val="001C7378"/>
    <w:rsid w:val="001E56BB"/>
    <w:rsid w:val="001F7F9D"/>
    <w:rsid w:val="00205F65"/>
    <w:rsid w:val="00210A52"/>
    <w:rsid w:val="00224B25"/>
    <w:rsid w:val="00225DDD"/>
    <w:rsid w:val="00256A0D"/>
    <w:rsid w:val="00266D4B"/>
    <w:rsid w:val="0029292D"/>
    <w:rsid w:val="002D299F"/>
    <w:rsid w:val="002E2B5C"/>
    <w:rsid w:val="002E6B6D"/>
    <w:rsid w:val="00300549"/>
    <w:rsid w:val="0035646A"/>
    <w:rsid w:val="00383177"/>
    <w:rsid w:val="003B4C83"/>
    <w:rsid w:val="003C2AAD"/>
    <w:rsid w:val="003E105E"/>
    <w:rsid w:val="003E1BAA"/>
    <w:rsid w:val="0043469E"/>
    <w:rsid w:val="00443502"/>
    <w:rsid w:val="00453785"/>
    <w:rsid w:val="00494497"/>
    <w:rsid w:val="004A05E0"/>
    <w:rsid w:val="004A1970"/>
    <w:rsid w:val="004B5368"/>
    <w:rsid w:val="004D593F"/>
    <w:rsid w:val="004D5EF8"/>
    <w:rsid w:val="004F71F4"/>
    <w:rsid w:val="005215FB"/>
    <w:rsid w:val="005659B7"/>
    <w:rsid w:val="00585504"/>
    <w:rsid w:val="00585F20"/>
    <w:rsid w:val="005B31AE"/>
    <w:rsid w:val="005B37BF"/>
    <w:rsid w:val="005D3F9E"/>
    <w:rsid w:val="0061669E"/>
    <w:rsid w:val="00694DA1"/>
    <w:rsid w:val="006B6487"/>
    <w:rsid w:val="006D4821"/>
    <w:rsid w:val="00725ABC"/>
    <w:rsid w:val="0073356E"/>
    <w:rsid w:val="00756A90"/>
    <w:rsid w:val="00757FFC"/>
    <w:rsid w:val="00762581"/>
    <w:rsid w:val="007C189E"/>
    <w:rsid w:val="007C7F63"/>
    <w:rsid w:val="007D3D6B"/>
    <w:rsid w:val="007F4B1A"/>
    <w:rsid w:val="00813146"/>
    <w:rsid w:val="00893426"/>
    <w:rsid w:val="008A7683"/>
    <w:rsid w:val="008C3D41"/>
    <w:rsid w:val="008C4AA4"/>
    <w:rsid w:val="008D050E"/>
    <w:rsid w:val="009007EB"/>
    <w:rsid w:val="009240BB"/>
    <w:rsid w:val="009553C3"/>
    <w:rsid w:val="0095739F"/>
    <w:rsid w:val="0096520D"/>
    <w:rsid w:val="00981C30"/>
    <w:rsid w:val="00A00355"/>
    <w:rsid w:val="00A02014"/>
    <w:rsid w:val="00A32E26"/>
    <w:rsid w:val="00A4530C"/>
    <w:rsid w:val="00A72C4D"/>
    <w:rsid w:val="00A860A4"/>
    <w:rsid w:val="00A862D9"/>
    <w:rsid w:val="00A86D55"/>
    <w:rsid w:val="00AA7FF4"/>
    <w:rsid w:val="00B078BE"/>
    <w:rsid w:val="00B12B66"/>
    <w:rsid w:val="00B337EA"/>
    <w:rsid w:val="00B57A65"/>
    <w:rsid w:val="00B65545"/>
    <w:rsid w:val="00B97CC9"/>
    <w:rsid w:val="00C443EC"/>
    <w:rsid w:val="00CB571A"/>
    <w:rsid w:val="00CD02F4"/>
    <w:rsid w:val="00CF3877"/>
    <w:rsid w:val="00CF4389"/>
    <w:rsid w:val="00D14FAA"/>
    <w:rsid w:val="00D74242"/>
    <w:rsid w:val="00D838AE"/>
    <w:rsid w:val="00D84824"/>
    <w:rsid w:val="00DC3547"/>
    <w:rsid w:val="00DE0CBD"/>
    <w:rsid w:val="00DE2C20"/>
    <w:rsid w:val="00DF0406"/>
    <w:rsid w:val="00DF0DB5"/>
    <w:rsid w:val="00DF7732"/>
    <w:rsid w:val="00E12D0F"/>
    <w:rsid w:val="00E25B98"/>
    <w:rsid w:val="00E4102D"/>
    <w:rsid w:val="00E43B48"/>
    <w:rsid w:val="00E476C3"/>
    <w:rsid w:val="00E96A13"/>
    <w:rsid w:val="00EA6F27"/>
    <w:rsid w:val="00EA7C20"/>
    <w:rsid w:val="00EB275E"/>
    <w:rsid w:val="00EE08C8"/>
    <w:rsid w:val="00EF5AA0"/>
    <w:rsid w:val="00F153E0"/>
    <w:rsid w:val="00F577BD"/>
    <w:rsid w:val="00F760CE"/>
    <w:rsid w:val="00F80109"/>
    <w:rsid w:val="00FD4A1F"/>
    <w:rsid w:val="00FD4C8B"/>
    <w:rsid w:val="00FE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D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uiPriority w:val="99"/>
    <w:rsid w:val="001B5D6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720"/>
    </w:pPr>
    <w:rPr>
      <w:rFonts w:eastAsia="Times New Roman" w:cs="Calibri"/>
      <w:color w:val="000000"/>
      <w:u w:color="000000"/>
    </w:rPr>
  </w:style>
  <w:style w:type="paragraph" w:customStyle="1" w:styleId="a">
    <w:name w:val="Знак"/>
    <w:basedOn w:val="Normal"/>
    <w:uiPriority w:val="99"/>
    <w:rsid w:val="00137819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25A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6A13"/>
    <w:rPr>
      <w:rFonts w:ascii="Times New Roman" w:hAnsi="Times New Roman" w:cs="Times New Roman"/>
      <w:sz w:val="2"/>
      <w:szCs w:val="2"/>
    </w:rPr>
  </w:style>
  <w:style w:type="character" w:styleId="Hyperlink">
    <w:name w:val="Hyperlink"/>
    <w:basedOn w:val="DefaultParagraphFont"/>
    <w:uiPriority w:val="99"/>
    <w:rsid w:val="00FD4A1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98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740346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621</TotalTime>
  <Pages>2</Pages>
  <Words>550</Words>
  <Characters>3139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Лукашова Н.Н.</cp:lastModifiedBy>
  <cp:revision>44</cp:revision>
  <cp:lastPrinted>2016-09-12T13:33:00Z</cp:lastPrinted>
  <dcterms:created xsi:type="dcterms:W3CDTF">2014-08-28T12:58:00Z</dcterms:created>
  <dcterms:modified xsi:type="dcterms:W3CDTF">2016-10-21T09:37:00Z</dcterms:modified>
</cp:coreProperties>
</file>